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3D41E" w14:textId="077B79C0" w:rsidR="00BA00AB" w:rsidRDefault="002226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GOLDSMYTH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fl.1487)</w:t>
      </w:r>
    </w:p>
    <w:p w14:paraId="70FBD1E3" w14:textId="605AB102" w:rsidR="0022267E" w:rsidRDefault="002226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 Merchant.</w:t>
      </w:r>
    </w:p>
    <w:p w14:paraId="0DDF6E4F" w14:textId="77777777" w:rsidR="0022267E" w:rsidRDefault="0022267E" w:rsidP="009139A6">
      <w:pPr>
        <w:pStyle w:val="NoSpacing"/>
        <w:rPr>
          <w:rFonts w:cs="Times New Roman"/>
          <w:szCs w:val="24"/>
        </w:rPr>
      </w:pPr>
    </w:p>
    <w:p w14:paraId="00F4FD58" w14:textId="77777777" w:rsidR="0022267E" w:rsidRDefault="0022267E" w:rsidP="009139A6">
      <w:pPr>
        <w:pStyle w:val="NoSpacing"/>
        <w:rPr>
          <w:rFonts w:cs="Times New Roman"/>
          <w:szCs w:val="24"/>
        </w:rPr>
      </w:pPr>
    </w:p>
    <w:p w14:paraId="2DA89F99" w14:textId="5E70EA44" w:rsidR="0022267E" w:rsidRDefault="002226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Jan.1487</w:t>
      </w:r>
      <w:r>
        <w:rPr>
          <w:rFonts w:cs="Times New Roman"/>
          <w:szCs w:val="24"/>
        </w:rPr>
        <w:tab/>
        <w:t xml:space="preserve">He was pardoned outlawry for not appearing to answer </w:t>
      </w:r>
      <w:proofErr w:type="gramStart"/>
      <w:r>
        <w:rPr>
          <w:rFonts w:cs="Times New Roman"/>
          <w:szCs w:val="24"/>
        </w:rPr>
        <w:t>William</w:t>
      </w:r>
      <w:proofErr w:type="gramEnd"/>
      <w:r>
        <w:rPr>
          <w:rFonts w:cs="Times New Roman"/>
          <w:szCs w:val="24"/>
        </w:rPr>
        <w:t xml:space="preserve"> </w:t>
      </w:r>
    </w:p>
    <w:p w14:paraId="780F9A89" w14:textId="4639E7C9" w:rsidR="0022267E" w:rsidRDefault="002226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Watton(q.v.) touching a debt of £3.   (C.P.R. 1485-94 p.184)</w:t>
      </w:r>
    </w:p>
    <w:p w14:paraId="1889AA5A" w14:textId="77777777" w:rsidR="0022267E" w:rsidRDefault="0022267E" w:rsidP="009139A6">
      <w:pPr>
        <w:pStyle w:val="NoSpacing"/>
        <w:rPr>
          <w:rFonts w:cs="Times New Roman"/>
          <w:szCs w:val="24"/>
        </w:rPr>
      </w:pPr>
    </w:p>
    <w:p w14:paraId="164071C7" w14:textId="77777777" w:rsidR="0022267E" w:rsidRDefault="0022267E" w:rsidP="009139A6">
      <w:pPr>
        <w:pStyle w:val="NoSpacing"/>
        <w:rPr>
          <w:rFonts w:cs="Times New Roman"/>
          <w:szCs w:val="24"/>
        </w:rPr>
      </w:pPr>
    </w:p>
    <w:p w14:paraId="237A6B96" w14:textId="5FAB7A7E" w:rsidR="0022267E" w:rsidRDefault="002226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January 2024</w:t>
      </w:r>
    </w:p>
    <w:p w14:paraId="28328752" w14:textId="4F7302F4" w:rsidR="0022267E" w:rsidRPr="0022267E" w:rsidRDefault="0022267E" w:rsidP="009139A6">
      <w:pPr>
        <w:pStyle w:val="NoSpacing"/>
        <w:rPr>
          <w:rFonts w:cs="Times New Roman"/>
          <w:szCs w:val="24"/>
        </w:rPr>
      </w:pPr>
    </w:p>
    <w:p w14:paraId="689DAC25" w14:textId="77777777" w:rsidR="0022267E" w:rsidRPr="0022267E" w:rsidRDefault="0022267E" w:rsidP="009139A6">
      <w:pPr>
        <w:pStyle w:val="NoSpacing"/>
        <w:rPr>
          <w:rFonts w:cs="Times New Roman"/>
          <w:szCs w:val="24"/>
        </w:rPr>
      </w:pPr>
    </w:p>
    <w:sectPr w:rsidR="0022267E" w:rsidRPr="002226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CFC11" w14:textId="77777777" w:rsidR="0022267E" w:rsidRDefault="0022267E" w:rsidP="009139A6">
      <w:r>
        <w:separator/>
      </w:r>
    </w:p>
  </w:endnote>
  <w:endnote w:type="continuationSeparator" w:id="0">
    <w:p w14:paraId="1B71DCF4" w14:textId="77777777" w:rsidR="0022267E" w:rsidRDefault="002226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405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22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E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CB49A" w14:textId="77777777" w:rsidR="0022267E" w:rsidRDefault="0022267E" w:rsidP="009139A6">
      <w:r>
        <w:separator/>
      </w:r>
    </w:p>
  </w:footnote>
  <w:footnote w:type="continuationSeparator" w:id="0">
    <w:p w14:paraId="0F245C9B" w14:textId="77777777" w:rsidR="0022267E" w:rsidRDefault="002226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6F7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F29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EB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67E"/>
    <w:rsid w:val="000666E0"/>
    <w:rsid w:val="0022267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E9FB8"/>
  <w15:chartTrackingRefBased/>
  <w15:docId w15:val="{20240393-62BE-4454-9DC9-DCF2E5D9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2024-01-01T21:22:00Z</dcterms:created>
  <dcterms:modified xsi:type="dcterms:W3CDTF">2024-01-01T21:28:00Z</dcterms:modified>
</cp:coreProperties>
</file>